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4020A" w:rsidRDefault="0024020A"/>
    <w:p w:rsidR="005B06A6" w:rsidRDefault="005B06A6"/>
    <w:p w:rsidR="005B06A6" w:rsidRDefault="005B06A6"/>
    <w:p w:rsidR="00E83074" w:rsidRDefault="00E83074"/>
    <w:p w:rsidR="00E83074" w:rsidRDefault="00E83074">
      <w:r>
        <w:t xml:space="preserve">San Ramón, </w:t>
      </w:r>
      <w:r w:rsidR="004C4F96">
        <w:t>23 de enero de 2019</w:t>
      </w:r>
      <w:r>
        <w:t>.-</w:t>
      </w:r>
    </w:p>
    <w:p w:rsidR="00E83074" w:rsidRDefault="00E83074"/>
    <w:p w:rsidR="00E83074" w:rsidRDefault="00E83074">
      <w:r>
        <w:t>Público en General</w:t>
      </w:r>
    </w:p>
    <w:p w:rsidR="00E83074" w:rsidRDefault="00E83074">
      <w:r>
        <w:t xml:space="preserve">Presente. - </w:t>
      </w:r>
    </w:p>
    <w:p w:rsidR="00E83074" w:rsidRDefault="00E83074"/>
    <w:p w:rsidR="00E83074" w:rsidRDefault="00E83074" w:rsidP="00E83074">
      <w:pPr>
        <w:ind w:left="708"/>
      </w:pPr>
      <w:r>
        <w:t>Por este medio, la Alcaldía Municipal de San Ramón Cuscatlán, Declara la inexistencia del Índice de Información clasificada como RESERVADA, al que se refiere el Art. 50 letra M de la Ley de Acceso a la Información Pública. -</w:t>
      </w:r>
    </w:p>
    <w:p w:rsidR="00E83074" w:rsidRDefault="00E83074" w:rsidP="00E83074">
      <w:pPr>
        <w:ind w:left="708"/>
      </w:pPr>
    </w:p>
    <w:p w:rsidR="00E83074" w:rsidRDefault="00E83074" w:rsidP="00E83074">
      <w:pPr>
        <w:ind w:left="708"/>
      </w:pPr>
      <w:r>
        <w:t xml:space="preserve">Y para hacerlo de conocimiento general se extiende la presente </w:t>
      </w:r>
      <w:r w:rsidR="004C4F96">
        <w:t>acta. -</w:t>
      </w:r>
      <w:r>
        <w:t xml:space="preserve"> </w:t>
      </w:r>
    </w:p>
    <w:p w:rsidR="00E83074" w:rsidRDefault="00E83074" w:rsidP="00E83074">
      <w:pPr>
        <w:ind w:left="708"/>
      </w:pPr>
    </w:p>
    <w:p w:rsidR="00E83074" w:rsidRDefault="00E83074" w:rsidP="00E83074">
      <w:pPr>
        <w:ind w:left="708"/>
      </w:pPr>
      <w:r>
        <w:t>F) ____________________________</w:t>
      </w:r>
    </w:p>
    <w:p w:rsidR="00E83074" w:rsidRDefault="00E83074" w:rsidP="00E83074">
      <w:pPr>
        <w:ind w:left="708"/>
      </w:pPr>
      <w:r>
        <w:t xml:space="preserve">     </w:t>
      </w:r>
      <w:r w:rsidR="004C4F96">
        <w:t>Ana Elizabeth Perdomo</w:t>
      </w:r>
    </w:p>
    <w:p w:rsidR="00E83074" w:rsidRDefault="00E83074" w:rsidP="00E83074">
      <w:pPr>
        <w:ind w:left="708"/>
      </w:pPr>
      <w:r>
        <w:t xml:space="preserve">       Oficial de </w:t>
      </w:r>
      <w:r w:rsidR="0051137C">
        <w:t>Información. -</w:t>
      </w:r>
      <w:r>
        <w:t xml:space="preserve"> </w:t>
      </w:r>
    </w:p>
    <w:p w:rsidR="0051137C" w:rsidRDefault="0051137C" w:rsidP="00E83074">
      <w:pPr>
        <w:ind w:left="708"/>
      </w:pPr>
      <w:r>
        <w:t xml:space="preserve">        San Ramón Cuscatlán. - </w:t>
      </w:r>
      <w:bookmarkStart w:id="0" w:name="_GoBack"/>
      <w:bookmarkEnd w:id="0"/>
    </w:p>
    <w:sectPr w:rsidR="0051137C" w:rsidSect="00460B87">
      <w:headerReference w:type="default" r:id="rId6"/>
      <w:footerReference w:type="default" r:id="rId7"/>
      <w:pgSz w:w="12242" w:h="15842" w:code="1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92B2A" w:rsidRDefault="00092B2A" w:rsidP="005B06A6">
      <w:pPr>
        <w:spacing w:after="0" w:line="240" w:lineRule="auto"/>
      </w:pPr>
      <w:r>
        <w:separator/>
      </w:r>
    </w:p>
  </w:endnote>
  <w:endnote w:type="continuationSeparator" w:id="0">
    <w:p w:rsidR="00092B2A" w:rsidRDefault="00092B2A" w:rsidP="005B06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B384E" w:rsidRDefault="003E6517">
    <w:pPr>
      <w:pStyle w:val="Piedepgina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1847850</wp:posOffset>
          </wp:positionH>
          <wp:positionV relativeFrom="paragraph">
            <wp:posOffset>-3645535</wp:posOffset>
          </wp:positionV>
          <wp:extent cx="4927600" cy="4364990"/>
          <wp:effectExtent l="0" t="0" r="0" b="0"/>
          <wp:wrapNone/>
          <wp:docPr id="7" name="Imagen 7" descr="hoja membretada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hoja membretada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6865" t="56697"/>
                  <a:stretch>
                    <a:fillRect/>
                  </a:stretch>
                </pic:blipFill>
                <pic:spPr bwMode="auto">
                  <a:xfrm>
                    <a:off x="0" y="0"/>
                    <a:ext cx="4927600" cy="4364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92B2A" w:rsidRDefault="00092B2A" w:rsidP="005B06A6">
      <w:pPr>
        <w:spacing w:after="0" w:line="240" w:lineRule="auto"/>
      </w:pPr>
      <w:r>
        <w:separator/>
      </w:r>
    </w:p>
  </w:footnote>
  <w:footnote w:type="continuationSeparator" w:id="0">
    <w:p w:rsidR="00092B2A" w:rsidRDefault="00092B2A" w:rsidP="005B06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B384E" w:rsidRDefault="003E6517">
    <w:pPr>
      <w:pStyle w:val="Encabezado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5019040</wp:posOffset>
          </wp:positionH>
          <wp:positionV relativeFrom="paragraph">
            <wp:posOffset>160020</wp:posOffset>
          </wp:positionV>
          <wp:extent cx="1197610" cy="1546860"/>
          <wp:effectExtent l="0" t="0" r="0" b="0"/>
          <wp:wrapNone/>
          <wp:docPr id="4" name="Imagen 4" descr="LOGO ALCALDIA DIGIT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 ALCALDIA DIGITA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7610" cy="15468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column">
            <wp:posOffset>628650</wp:posOffset>
          </wp:positionH>
          <wp:positionV relativeFrom="paragraph">
            <wp:posOffset>-236220</wp:posOffset>
          </wp:positionV>
          <wp:extent cx="4400550" cy="1257300"/>
          <wp:effectExtent l="0" t="0" r="0" b="0"/>
          <wp:wrapNone/>
          <wp:docPr id="2" name="Imagen 2" descr="hoja membretada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oja membretada copi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861" r="23756" b="87527"/>
                  <a:stretch>
                    <a:fillRect/>
                  </a:stretch>
                </pic:blipFill>
                <pic:spPr bwMode="auto">
                  <a:xfrm>
                    <a:off x="0" y="0"/>
                    <a:ext cx="440055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ES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-768350</wp:posOffset>
          </wp:positionH>
          <wp:positionV relativeFrom="paragraph">
            <wp:posOffset>220980</wp:posOffset>
          </wp:positionV>
          <wp:extent cx="1397000" cy="1371600"/>
          <wp:effectExtent l="0" t="0" r="0" b="0"/>
          <wp:wrapNone/>
          <wp:docPr id="5" name="Imagen 5" descr="hoja membretada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hoja membretada copi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244" t="4536" r="5858" b="81856"/>
                  <a:stretch>
                    <a:fillRect/>
                  </a:stretch>
                </pic:blipFill>
                <pic:spPr bwMode="auto">
                  <a:xfrm>
                    <a:off x="0" y="0"/>
                    <a:ext cx="1397000" cy="137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3074"/>
    <w:rsid w:val="000175A5"/>
    <w:rsid w:val="00037A8D"/>
    <w:rsid w:val="00092B2A"/>
    <w:rsid w:val="000B6CF5"/>
    <w:rsid w:val="00111A0D"/>
    <w:rsid w:val="00154F52"/>
    <w:rsid w:val="001B012A"/>
    <w:rsid w:val="001F7D24"/>
    <w:rsid w:val="0024020A"/>
    <w:rsid w:val="00261256"/>
    <w:rsid w:val="002B5E3C"/>
    <w:rsid w:val="002C4B62"/>
    <w:rsid w:val="002F0DDC"/>
    <w:rsid w:val="00376178"/>
    <w:rsid w:val="0039776A"/>
    <w:rsid w:val="003B384E"/>
    <w:rsid w:val="003E45F6"/>
    <w:rsid w:val="003E6517"/>
    <w:rsid w:val="00404397"/>
    <w:rsid w:val="004053B3"/>
    <w:rsid w:val="00417716"/>
    <w:rsid w:val="00432BB4"/>
    <w:rsid w:val="00460B87"/>
    <w:rsid w:val="004713D8"/>
    <w:rsid w:val="00494AE0"/>
    <w:rsid w:val="004C4F96"/>
    <w:rsid w:val="0050538A"/>
    <w:rsid w:val="0051137C"/>
    <w:rsid w:val="005A3020"/>
    <w:rsid w:val="005B06A6"/>
    <w:rsid w:val="005B2FCF"/>
    <w:rsid w:val="005D7262"/>
    <w:rsid w:val="005F6BBA"/>
    <w:rsid w:val="00614116"/>
    <w:rsid w:val="0066793E"/>
    <w:rsid w:val="006758F7"/>
    <w:rsid w:val="006828BA"/>
    <w:rsid w:val="00753A9D"/>
    <w:rsid w:val="007D620C"/>
    <w:rsid w:val="0092645B"/>
    <w:rsid w:val="00947C77"/>
    <w:rsid w:val="00A232E9"/>
    <w:rsid w:val="00B273E3"/>
    <w:rsid w:val="00B97C3B"/>
    <w:rsid w:val="00BE77F0"/>
    <w:rsid w:val="00C333E5"/>
    <w:rsid w:val="00D544EB"/>
    <w:rsid w:val="00D83C66"/>
    <w:rsid w:val="00E83074"/>
    <w:rsid w:val="00FF76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1F1CC33"/>
  <w15:chartTrackingRefBased/>
  <w15:docId w15:val="{91CAFA09-A027-4C08-B900-13AB1382BC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s-SV" w:eastAsia="es-SV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20A"/>
    <w:pPr>
      <w:spacing w:after="200" w:line="276" w:lineRule="auto"/>
    </w:pPr>
    <w:rPr>
      <w:sz w:val="22"/>
      <w:szCs w:val="22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5B06A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5B06A6"/>
  </w:style>
  <w:style w:type="paragraph" w:styleId="Piedepgina">
    <w:name w:val="footer"/>
    <w:basedOn w:val="Normal"/>
    <w:link w:val="PiedepginaCar"/>
    <w:uiPriority w:val="99"/>
    <w:semiHidden/>
    <w:unhideWhenUsed/>
    <w:rsid w:val="005B06A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5B06A6"/>
  </w:style>
  <w:style w:type="paragraph" w:styleId="Textodeglobo">
    <w:name w:val="Balloon Text"/>
    <w:basedOn w:val="Normal"/>
    <w:link w:val="TextodegloboCar"/>
    <w:uiPriority w:val="99"/>
    <w:semiHidden/>
    <w:unhideWhenUsed/>
    <w:rsid w:val="005B06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B06A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esktop\RESPALDO\MENBRETE%20ORIGINAL%20SAN%20RAM&#210;N%201%20-%20copia.dot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MENBRETE ORIGINAL SAN RAMÒN 1 - copia</Template>
  <TotalTime>0</TotalTime>
  <Pages>1</Pages>
  <Words>73</Words>
  <Characters>422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FRAN</cp:lastModifiedBy>
  <cp:revision>2</cp:revision>
  <cp:lastPrinted>2019-01-23T19:37:00Z</cp:lastPrinted>
  <dcterms:created xsi:type="dcterms:W3CDTF">2019-01-23T19:41:00Z</dcterms:created>
  <dcterms:modified xsi:type="dcterms:W3CDTF">2019-01-23T19:41:00Z</dcterms:modified>
</cp:coreProperties>
</file>